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C48" w:rsidRPr="00096AA1" w:rsidRDefault="00925C48" w:rsidP="00096AA1">
      <w:pPr>
        <w:spacing w:before="100" w:beforeAutospacing="1" w:after="100" w:afterAutospacing="1"/>
        <w:ind w:firstLine="0"/>
        <w:jc w:val="right"/>
        <w:rPr>
          <w:rFonts w:cs="Arial"/>
          <w:b/>
          <w:bCs/>
          <w:lang w:eastAsia="pl-PL"/>
        </w:rPr>
      </w:pPr>
      <w:r w:rsidRPr="00096AA1">
        <w:rPr>
          <w:rFonts w:cs="Arial"/>
          <w:b/>
          <w:bCs/>
          <w:lang w:eastAsia="pl-PL"/>
        </w:rPr>
        <w:t xml:space="preserve">Projekt umowy </w:t>
      </w:r>
    </w:p>
    <w:p w:rsidR="00925C48" w:rsidRPr="00096AA1" w:rsidRDefault="00925C48" w:rsidP="00D31459">
      <w:pPr>
        <w:spacing w:before="238" w:after="62"/>
        <w:ind w:firstLine="0"/>
        <w:jc w:val="center"/>
        <w:rPr>
          <w:rFonts w:cs="Arial"/>
          <w:lang w:eastAsia="pl-PL"/>
        </w:rPr>
      </w:pPr>
      <w:r>
        <w:rPr>
          <w:rFonts w:cs="Arial"/>
          <w:lang w:eastAsia="pl-PL"/>
        </w:rPr>
        <w:t>U M O W A Nr OPZ.271.22.2016</w:t>
      </w:r>
    </w:p>
    <w:p w:rsidR="00925C48" w:rsidRPr="00096AA1" w:rsidRDefault="00925C48" w:rsidP="00D31459">
      <w:pPr>
        <w:spacing w:before="100" w:beforeAutospacing="1" w:after="100" w:afterAutospacing="1"/>
        <w:ind w:firstLine="0"/>
        <w:rPr>
          <w:rFonts w:cs="Arial"/>
          <w:lang w:eastAsia="pl-PL"/>
        </w:rPr>
      </w:pPr>
      <w:r>
        <w:rPr>
          <w:rFonts w:cs="Arial"/>
          <w:lang w:eastAsia="pl-PL"/>
        </w:rPr>
        <w:t>Zawarta  …12.2016</w:t>
      </w:r>
      <w:r w:rsidRPr="00096AA1">
        <w:rPr>
          <w:rFonts w:cs="Arial"/>
          <w:lang w:eastAsia="pl-PL"/>
        </w:rPr>
        <w:t xml:space="preserve"> r. w Mrągowie, pomiędzy:</w:t>
      </w:r>
    </w:p>
    <w:p w:rsidR="00925C48" w:rsidRDefault="00925C48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 xml:space="preserve">Gminą Miasto Mrągowo, </w:t>
      </w:r>
      <w:r w:rsidRPr="00096AA1">
        <w:rPr>
          <w:rFonts w:cs="Arial"/>
          <w:lang w:eastAsia="pl-PL"/>
        </w:rPr>
        <w:t xml:space="preserve">ul. Królewiecka 60A, 11-700 Mrągowo, </w:t>
      </w:r>
      <w:r w:rsidRPr="005E492C">
        <w:rPr>
          <w:rFonts w:cs="Tahoma"/>
          <w:snapToGrid w:val="0"/>
          <w:color w:val="000000"/>
        </w:rPr>
        <w:t>NIP 742 20 76 940</w:t>
      </w:r>
      <w:r>
        <w:rPr>
          <w:rFonts w:ascii="Tahoma" w:hAnsi="Tahoma" w:cs="Tahoma"/>
          <w:b/>
          <w:i/>
          <w:snapToGrid w:val="0"/>
          <w:color w:val="000000"/>
        </w:rPr>
        <w:t xml:space="preserve"> </w:t>
      </w:r>
      <w:r w:rsidRPr="00096AA1">
        <w:rPr>
          <w:rFonts w:cs="Arial"/>
          <w:lang w:eastAsia="pl-PL"/>
        </w:rPr>
        <w:t>zwaną dalej „</w:t>
      </w:r>
      <w:r w:rsidRPr="00096AA1">
        <w:rPr>
          <w:rFonts w:cs="Arial"/>
          <w:b/>
          <w:bCs/>
          <w:lang w:eastAsia="pl-PL"/>
        </w:rPr>
        <w:t>Zamawiającym</w:t>
      </w:r>
      <w:r w:rsidRPr="00096AA1">
        <w:rPr>
          <w:rFonts w:cs="Arial"/>
          <w:lang w:eastAsia="pl-PL"/>
        </w:rPr>
        <w:t>” reprezentowaną przez Burmistrz Mrągowa – mgr Otolię Siemieniec, przy kontrasygnacie Skarbnik Miasta – mgr Anety Romanowskiej,</w:t>
      </w:r>
    </w:p>
    <w:p w:rsidR="00925C48" w:rsidRPr="00096AA1" w:rsidRDefault="00925C48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a ....................................................................................................................................................</w:t>
      </w:r>
    </w:p>
    <w:p w:rsidR="00925C48" w:rsidRPr="00096AA1" w:rsidRDefault="00925C48" w:rsidP="00096AA1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zwanym dalej „</w:t>
      </w:r>
      <w:r w:rsidRPr="00096AA1">
        <w:rPr>
          <w:rFonts w:cs="Arial"/>
          <w:b/>
          <w:bCs/>
          <w:lang w:eastAsia="pl-PL"/>
        </w:rPr>
        <w:t>Wykonawcą</w:t>
      </w:r>
      <w:r w:rsidRPr="00096AA1">
        <w:rPr>
          <w:rFonts w:cs="Arial"/>
          <w:lang w:eastAsia="pl-PL"/>
        </w:rPr>
        <w:t>”, reprezentowanym przez: ...........................................................</w:t>
      </w:r>
    </w:p>
    <w:p w:rsidR="00925C48" w:rsidRPr="00096AA1" w:rsidRDefault="00925C48" w:rsidP="00D31459">
      <w:pPr>
        <w:spacing w:before="100" w:beforeAutospacing="1" w:after="100" w:afterAutospacing="1"/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treści następującej:</w:t>
      </w:r>
    </w:p>
    <w:p w:rsidR="00925C48" w:rsidRPr="00096AA1" w:rsidRDefault="00925C48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1</w:t>
      </w:r>
    </w:p>
    <w:p w:rsidR="00925C48" w:rsidRPr="00096AA1" w:rsidRDefault="00925C48" w:rsidP="00096AA1">
      <w:pPr>
        <w:ind w:firstLine="181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Podstawę zawarcia umowy stanowi przetarg nieograniczony z dnia ......</w:t>
      </w:r>
      <w:r>
        <w:rPr>
          <w:rFonts w:cs="Arial"/>
          <w:lang w:eastAsia="pl-PL"/>
        </w:rPr>
        <w:t>12.2016</w:t>
      </w:r>
      <w:r w:rsidRPr="00096AA1">
        <w:rPr>
          <w:rFonts w:cs="Arial"/>
          <w:lang w:eastAsia="pl-PL"/>
        </w:rPr>
        <w:t xml:space="preserve"> r.</w:t>
      </w:r>
    </w:p>
    <w:p w:rsidR="00925C48" w:rsidRPr="00096AA1" w:rsidRDefault="00925C48" w:rsidP="00D31459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Zamawiający zleca, a Wykonawca przyjmuje do wykonania całoroczne oczyszczanie jezdni, chodników, parkingów i zieleni przydrożnej ulic i placów w mieście Mrągowo, wymienionych w załączniku Nr 1 do niniejszej umowy polegające na: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Organizacja biura (punktu kontaktowego, punktu zgłoszeniowego) – kontakt telefoniczny, faksowy lub e-mailowy z osobą odpowiedzialną za realizację usługi ze strony Wykonawcy;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Zamiatanie mechaniczne i ręczne jezdni, bez odśnieżania i zwalczania gołoledzi, zbieranie zmiotek z częstotliwością gwarantującą zachowanie pełnej czystości, nie rzadziej niż dwa razy w tygodniu; 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Polewanie wodą jezdni ulic (I kolejność zimowego utrzymania dróg) w okresach wzmożonych upałów utrzymujących się dłużej niż jeden tydzień;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Całoroczne oczyszczanie chodników, miejsc postojowych i parkingów na terenach powierzonych do utrzymania, z częstotliwością zapewniającą pełną estetykę, ale nie rzadziej niż dwa razy w tygodniu (w razie potrzeby przed zamiataniem należy oczyszczaną powierzchnię skropić wodą). Zabrania się wjazdu na chodnik sprzętem o masie całkowitej przekraczającej 3,5 t;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Mechaniczne lub ręczne zbieranie z jezdni, chodników i parkingów na terenach powierzonych do utrzymania, zabrudzeń i zmiotek powstałych z bieżącego ich użytkowania, w taki sposób, by uzyskać wizualny efekt czystej nawierzchni, ale nie rzadziej niż dwa razy w tygodniu;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Mechaniczne lub chemiczne usuwanie chwastów z utwardzonych części dróg powierzonych do utrzymania w okresie wegetacji roślin, z częstotliwością uniemożliwiającą zarastanie powierzchni ulic, ciągów pieszych, ścieżek rowerowych i parkingów, ale nie rzadziej niż dwa razy w miesiącu, z zachowaniem odrębnych przepisów i wymogów dotyczących stosowania środków chemicznych;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Zimowe utrzymanie chodników polegające na dokładnym odśnieżaniu – nie może zalegać na chodniku więcej niż </w:t>
      </w:r>
      <w:smartTag w:uri="urn:schemas-microsoft-com:office:smarttags" w:element="metricconverter">
        <w:smartTagPr>
          <w:attr w:name="ProductID" w:val="2 cm"/>
        </w:smartTagPr>
        <w:r w:rsidRPr="00096AA1">
          <w:rPr>
            <w:rFonts w:cs="Arial"/>
            <w:lang w:eastAsia="pl-PL"/>
          </w:rPr>
          <w:t>2 cm</w:t>
        </w:r>
      </w:smartTag>
      <w:r w:rsidRPr="00096AA1">
        <w:rPr>
          <w:rFonts w:cs="Arial"/>
          <w:lang w:eastAsia="pl-PL"/>
        </w:rPr>
        <w:t xml:space="preserve"> śniegu, zwalczaniu śliskości poprzez posypywanie piaskiem lub dopuszczonymi środkami chemicznymi oraz wywożeniu nadmiaru śniegu z chodników, przy temperaturze 0ºC i powyżej; śnieg powinien być usunięty całkowicie z chodnika do naturalnej nawierzchni, w okresie odwilży natychmiast odkuć lód przy studzienkach burzowych i krawężniku umożliwiając swobodny spływ wody. Usuwanie śniegu i zwalczenie śliskości będzie wymagane niezwłocznie po wystąpieniu ww. zjawisk niezależnie od czasu i dnia tygodnia;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Ustawienie przy głównych ciągach komunikacyjnych, wskazanych przez Zamawiającego, skrzyń do gromadzenia piasku na okres zimowy i zabezpieczenie w odpowiednią ilość piasku do posypywania chodników i schodów;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Codzienne opróżnianie koszy ulicznych </w:t>
      </w:r>
      <w:r>
        <w:rPr>
          <w:rFonts w:cs="Arial"/>
          <w:lang w:eastAsia="pl-PL"/>
        </w:rPr>
        <w:t>(w centrum miasta do godz. 8</w:t>
      </w:r>
      <w:r w:rsidRPr="002D1038">
        <w:rPr>
          <w:rFonts w:cs="Arial"/>
          <w:vertAlign w:val="superscript"/>
          <w:lang w:eastAsia="pl-PL"/>
        </w:rPr>
        <w:t>00</w:t>
      </w:r>
      <w:r>
        <w:rPr>
          <w:rFonts w:cs="Arial"/>
          <w:lang w:eastAsia="pl-PL"/>
        </w:rPr>
        <w:t>, pozostałe do godz.</w:t>
      </w:r>
      <w:r w:rsidRPr="002D1038">
        <w:rPr>
          <w:rFonts w:cs="Arial"/>
          <w:lang w:eastAsia="pl-PL"/>
        </w:rPr>
        <w:t xml:space="preserve"> </w:t>
      </w:r>
      <w:r w:rsidRPr="00096AA1">
        <w:rPr>
          <w:rFonts w:cs="Arial"/>
          <w:lang w:eastAsia="pl-PL"/>
        </w:rPr>
        <w:t>10</w:t>
      </w:r>
      <w:r w:rsidRPr="00096AA1">
        <w:rPr>
          <w:rFonts w:cs="Arial"/>
          <w:vertAlign w:val="superscript"/>
          <w:lang w:eastAsia="pl-PL"/>
        </w:rPr>
        <w:t>00</w:t>
      </w:r>
      <w:r>
        <w:rPr>
          <w:rFonts w:cs="Arial"/>
          <w:lang w:eastAsia="pl-PL"/>
        </w:rPr>
        <w:t xml:space="preserve">) </w:t>
      </w:r>
      <w:r w:rsidRPr="00096AA1">
        <w:rPr>
          <w:rFonts w:cs="Arial"/>
          <w:lang w:eastAsia="pl-PL"/>
        </w:rPr>
        <w:t xml:space="preserve">oraz zbieranie nieczystości wokół koszy </w:t>
      </w:r>
      <w:bookmarkStart w:id="0" w:name="_GoBack"/>
      <w:bookmarkEnd w:id="0"/>
      <w:r w:rsidRPr="00096AA1">
        <w:rPr>
          <w:rFonts w:cs="Arial"/>
          <w:lang w:eastAsia="pl-PL"/>
        </w:rPr>
        <w:t>w rejonach powierzonych do utrzymania</w:t>
      </w:r>
      <w:r>
        <w:rPr>
          <w:rFonts w:cs="Arial"/>
          <w:lang w:eastAsia="pl-PL"/>
        </w:rPr>
        <w:t xml:space="preserve">; 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color w:val="000000"/>
        </w:rPr>
        <w:t>Codzienna obsługa 10 szt. „psich toalet” polegająca na opróżnianiu pojemników na odchody oraz sprawdzaniu i uzupełnianiu woreczków w zasobnikach</w:t>
      </w:r>
      <w:r>
        <w:rPr>
          <w:rFonts w:cs="Arial"/>
          <w:color w:val="000000"/>
        </w:rPr>
        <w:t>;</w:t>
      </w:r>
      <w:r w:rsidRPr="00096AA1">
        <w:rPr>
          <w:rFonts w:cs="Arial"/>
          <w:color w:val="000000"/>
        </w:rPr>
        <w:t xml:space="preserve"> 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Zbieranie zanieczyszczeń uprzątniętych z chodników przez właścicieli nieruchomości przylegających do drogi nie rzadziej niż dwa razy w tygodniu;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Oczyszczanie z zanieczyszczeń wpustów studzienek burzowych z częstotliwością uniemożliwiającą zapychanie odpływu wód deszczowych, nie rzadziej niż jeden raz w miesiącu;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Utrzymanie pasa zieleni przydrożnej: wykaszanie trawy i chwastów, zbieranie zanieczyszczeń, grabienie liści, utrzymanie estetyki terenu, przynajmniej 2 razy w miesiącu, w okresie wegetacji roślin;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Oczyszczanie chodników, parkingów i jezdni ulic z piasku pozimowego natychmiast po stopieniu śniegu;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Uzupełnianie i remont zniszczonych w okresie trwania umowy koszy ulicznych na odpady, uzupełnianie zniszczonych lub skradzionych wkładów do koszy oraz remont i malowanie ławek ustawionych w ciągach ulic, w terminie do końca kwietnia;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Sprzątanie pasa drogowego ulic o nawierzchni gruntowej polegające na zbieraniu zanieczyszczeń przynajmniej dwa razy w tygodniu oraz wykaszanie traw i chwastów przynajmniej 2 razy w miesiącu w okresie wegetacji roślin;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Sprzątanie terenów wymienionych w załącznikach do umowy również w dni wolne od pracy i święta (bez względu na pogodę), a także w trakcie imprez i po imprezach takich jak: “Dni Mrągowa”, “Piknik Country”, “Festiwal Kultury Kresowej” oraz innych współorganizowanych przez Urząd Miejski w Mrągowie. Ustawienie na czas imprez zwiększonej odpowiednio ilości pojemników na odpady oraz ich wywóz z częstotliwością nie dopuszczającą do ich przepełnienia;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ind w:left="1066" w:hanging="357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Interwencyjne usuwanie gałęzi, piasku, błota, gruzu, zwłok zwierzęcych, oleju, niedopałków, szkła, papierów, opakowań z tworzyw sztucznych oraz innych przeszkód zagrażających bezpieczeństwu ruchu i pieszych z terenów powierzonych do utrzymania. Zwłoki zwierząt powinny być poddane utylizacji zgodnie z obowiązującymi przepisami;</w:t>
      </w:r>
    </w:p>
    <w:p w:rsidR="00925C48" w:rsidRPr="00096AA1" w:rsidRDefault="00925C48" w:rsidP="00D31459">
      <w:pPr>
        <w:pStyle w:val="ListParagraph"/>
        <w:numPr>
          <w:ilvl w:val="0"/>
          <w:numId w:val="4"/>
        </w:numPr>
        <w:spacing w:before="100" w:beforeAutospacing="1" w:after="100" w:afterAutospacing="1" w:line="300" w:lineRule="exact"/>
        <w:ind w:left="1066" w:hanging="357"/>
        <w:jc w:val="both"/>
        <w:rPr>
          <w:rFonts w:cs="Arial"/>
          <w:sz w:val="20"/>
          <w:szCs w:val="20"/>
          <w:lang w:eastAsia="pl-PL"/>
        </w:rPr>
      </w:pPr>
      <w:r w:rsidRPr="00096AA1">
        <w:rPr>
          <w:rFonts w:cs="Arial"/>
          <w:lang w:eastAsia="pl-PL"/>
        </w:rPr>
        <w:t>Utylizacja, zgodnie z przepisami odpadów powstałych w wyniku prowadzenia prac, w tym usuwanie odpadów wskazanych przez Zamawiającego.</w:t>
      </w:r>
    </w:p>
    <w:p w:rsidR="00925C48" w:rsidRPr="00096AA1" w:rsidRDefault="00925C48" w:rsidP="00D31459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Ilość robót i lokalizacja określona w załączniku Nr 1 do umowy może w czasie trwania umowy ulegać zwiększeniu lub zmniejszeniu z powodu budowy nowych odcinków ulic, przejęcia ulic od innych zarządców, przekazaniu ulic innym zarządcom lub zmiany właścicieli nieruchomości wzdłuż których położone są chodniki.</w:t>
      </w:r>
    </w:p>
    <w:p w:rsidR="00925C48" w:rsidRPr="00096AA1" w:rsidRDefault="00925C48" w:rsidP="00096AA1">
      <w:pPr>
        <w:pStyle w:val="ListParagraph"/>
        <w:numPr>
          <w:ilvl w:val="0"/>
          <w:numId w:val="1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 Zmniejszenie lub zwiększenie zakresu robót i lokalizacji odbywać się będzie na podstawie aneksu do niniejszej umowy podpisanego przez obie strony nie później niż 14 dni przed obowiązywaniem zmiany. Zmiana zakresu i ilości robót powodować będzie zmianę wynagrodzenia.</w:t>
      </w:r>
    </w:p>
    <w:p w:rsidR="00925C48" w:rsidRDefault="00925C48" w:rsidP="00096AA1">
      <w:pPr>
        <w:ind w:firstLine="0"/>
        <w:jc w:val="center"/>
        <w:rPr>
          <w:rFonts w:cs="Arial"/>
          <w:lang w:eastAsia="pl-PL"/>
        </w:rPr>
      </w:pPr>
    </w:p>
    <w:p w:rsidR="00925C48" w:rsidRPr="00096AA1" w:rsidRDefault="00925C48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§2</w:t>
      </w:r>
    </w:p>
    <w:p w:rsidR="00925C48" w:rsidRPr="00096AA1" w:rsidRDefault="00925C48" w:rsidP="006902C8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Umowa zostaje zawarta na czas określony </w:t>
      </w:r>
      <w:r w:rsidRPr="00096AA1">
        <w:rPr>
          <w:rFonts w:cs="Arial"/>
          <w:b/>
          <w:bCs/>
          <w:lang w:eastAsia="pl-PL"/>
        </w:rPr>
        <w:t>od dnia 01.01.2017 r. do dnia 31.12.2017 r.</w:t>
      </w:r>
    </w:p>
    <w:p w:rsidR="00925C48" w:rsidRDefault="00925C48" w:rsidP="00096AA1">
      <w:pPr>
        <w:ind w:firstLine="0"/>
        <w:jc w:val="center"/>
        <w:rPr>
          <w:rFonts w:cs="Arial"/>
          <w:sz w:val="20"/>
          <w:szCs w:val="20"/>
          <w:lang w:eastAsia="pl-PL"/>
        </w:rPr>
      </w:pPr>
    </w:p>
    <w:p w:rsidR="00925C48" w:rsidRPr="00096AA1" w:rsidRDefault="00925C48" w:rsidP="00096AA1">
      <w:pPr>
        <w:ind w:firstLine="0"/>
        <w:jc w:val="center"/>
        <w:rPr>
          <w:rFonts w:cs="Arial"/>
          <w:sz w:val="20"/>
          <w:szCs w:val="20"/>
          <w:lang w:eastAsia="pl-PL"/>
        </w:rPr>
      </w:pPr>
      <w:r w:rsidRPr="00096AA1">
        <w:rPr>
          <w:rFonts w:cs="Arial"/>
          <w:sz w:val="20"/>
          <w:szCs w:val="20"/>
          <w:lang w:eastAsia="pl-PL"/>
        </w:rPr>
        <w:t>§3</w:t>
      </w:r>
    </w:p>
    <w:p w:rsidR="00925C48" w:rsidRPr="00096AA1" w:rsidRDefault="00925C48" w:rsidP="00096AA1">
      <w:pPr>
        <w:pStyle w:val="ListParagraph"/>
        <w:numPr>
          <w:ilvl w:val="0"/>
          <w:numId w:val="5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ustalają, że obowiązującą ich formą wynagrodzenia zgodnie z ofertą Wykonawcy wybraną w trybie przetargu nieograniczonego jest wynagrodzenie miesięczne obliczone na podstawie niżej wymienionych czterech miesięcznych stawek jednostkowych brutto obowiązujących przez cały okres trwania umowy i ilości robót (jednostek) wymienionych w załącznikach do umowy.</w:t>
      </w:r>
    </w:p>
    <w:p w:rsidR="00925C48" w:rsidRPr="00096AA1" w:rsidRDefault="00925C48" w:rsidP="00D31459">
      <w:pPr>
        <w:spacing w:before="100" w:beforeAutospacing="1" w:after="100" w:afterAutospacing="1"/>
        <w:ind w:firstLine="0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>Stawki jednostkowe uwzględniają wszystkie czynności wymienione w §1 ust.1 pkt. 1-18 i wynoszą za:</w:t>
      </w:r>
    </w:p>
    <w:p w:rsidR="00925C48" w:rsidRPr="00096AA1" w:rsidRDefault="00925C48" w:rsidP="00D3145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km"/>
        </w:smartTagPr>
        <w:r w:rsidRPr="00096AA1">
          <w:rPr>
            <w:rFonts w:cs="Arial"/>
            <w:bCs/>
            <w:lang w:eastAsia="pl-PL"/>
          </w:rPr>
          <w:t>1 km</w:t>
        </w:r>
      </w:smartTag>
      <w:r w:rsidRPr="00096AA1">
        <w:rPr>
          <w:rFonts w:cs="Arial"/>
          <w:bCs/>
          <w:lang w:eastAsia="pl-PL"/>
        </w:rPr>
        <w:t xml:space="preserve"> jezdni o nawierzchni utwardzonej ............... zł (brutto).</w:t>
      </w:r>
    </w:p>
    <w:p w:rsidR="00925C48" w:rsidRPr="00096AA1" w:rsidRDefault="00925C48" w:rsidP="00D3145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km"/>
        </w:smartTagPr>
        <w:r w:rsidRPr="00096AA1">
          <w:rPr>
            <w:rFonts w:cs="Arial"/>
            <w:bCs/>
            <w:lang w:eastAsia="pl-PL"/>
          </w:rPr>
          <w:t>1 km</w:t>
        </w:r>
      </w:smartTag>
      <w:r w:rsidRPr="00096AA1">
        <w:rPr>
          <w:rFonts w:cs="Arial"/>
          <w:bCs/>
          <w:lang w:eastAsia="pl-PL"/>
        </w:rPr>
        <w:t xml:space="preserve"> pasa drogowego o nawierzchni gruntowej .............zł (brutto).</w:t>
      </w:r>
    </w:p>
    <w:p w:rsidR="00925C48" w:rsidRPr="00096AA1" w:rsidRDefault="00925C48" w:rsidP="00D3145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m</w:t>
        </w:r>
        <w:r w:rsidRPr="00096AA1">
          <w:rPr>
            <w:rFonts w:cs="Arial"/>
            <w:bCs/>
            <w:vertAlign w:val="superscript"/>
            <w:lang w:eastAsia="pl-PL"/>
          </w:rPr>
          <w:t>2</w:t>
        </w:r>
      </w:smartTag>
      <w:r w:rsidRPr="00096AA1">
        <w:rPr>
          <w:rFonts w:cs="Arial"/>
          <w:bCs/>
          <w:vertAlign w:val="superscript"/>
          <w:lang w:eastAsia="pl-PL"/>
        </w:rPr>
        <w:t xml:space="preserve"> </w:t>
      </w:r>
      <w:r w:rsidRPr="00096AA1">
        <w:rPr>
          <w:rFonts w:cs="Arial"/>
          <w:bCs/>
          <w:lang w:eastAsia="pl-PL"/>
        </w:rPr>
        <w:t>chodnika lub parkingu ........... zł (brutto).</w:t>
      </w:r>
    </w:p>
    <w:p w:rsidR="00925C48" w:rsidRPr="00096AA1" w:rsidRDefault="00925C48" w:rsidP="00D3145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bCs/>
          <w:lang w:eastAsia="pl-PL"/>
        </w:rPr>
        <w:t xml:space="preserve">utrzymanie i konserwacja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m</w:t>
        </w:r>
        <w:r w:rsidRPr="00096AA1">
          <w:rPr>
            <w:rFonts w:cs="Arial"/>
            <w:bCs/>
            <w:vertAlign w:val="superscript"/>
            <w:lang w:eastAsia="pl-PL"/>
          </w:rPr>
          <w:t>2</w:t>
        </w:r>
      </w:smartTag>
      <w:r w:rsidRPr="00096AA1">
        <w:rPr>
          <w:rFonts w:cs="Arial"/>
          <w:bCs/>
          <w:vertAlign w:val="superscript"/>
          <w:lang w:eastAsia="pl-PL"/>
        </w:rPr>
        <w:t xml:space="preserve"> </w:t>
      </w:r>
      <w:r w:rsidRPr="00096AA1">
        <w:rPr>
          <w:rFonts w:cs="Arial"/>
          <w:bCs/>
          <w:lang w:eastAsia="pl-PL"/>
        </w:rPr>
        <w:t>pasa zieleni przydrożnej ............. zł (brutto).</w:t>
      </w:r>
    </w:p>
    <w:p w:rsidR="00925C48" w:rsidRPr="00096AA1" w:rsidRDefault="00925C48" w:rsidP="00096AA1">
      <w:pPr>
        <w:ind w:firstLine="0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>Tak wyliczone wynagrodzenie brutto wynosi ................... zł. za każdy miesiąc (słownie ................................................................)</w:t>
      </w:r>
    </w:p>
    <w:p w:rsidR="00925C48" w:rsidRDefault="00925C48" w:rsidP="00096AA1">
      <w:pPr>
        <w:ind w:left="363" w:hanging="363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2. Zapłata miesięcznego wynagrodzenia brutto następować będzie na podstawie faktury dostarczonej z protokołem odbioru robót podpisanym przez upoważnionych przedstawicieli obu stron w terminie </w:t>
      </w:r>
      <w:r>
        <w:rPr>
          <w:rFonts w:cs="Arial"/>
          <w:lang w:eastAsia="pl-PL"/>
        </w:rPr>
        <w:t>…</w:t>
      </w:r>
      <w:r w:rsidRPr="00096AA1">
        <w:rPr>
          <w:rFonts w:cs="Arial"/>
          <w:lang w:eastAsia="pl-PL"/>
        </w:rPr>
        <w:t xml:space="preserve"> dni od daty wpływu.</w:t>
      </w:r>
      <w:r>
        <w:rPr>
          <w:rFonts w:cs="Arial"/>
          <w:lang w:eastAsia="pl-PL"/>
        </w:rPr>
        <w:t>*</w:t>
      </w:r>
    </w:p>
    <w:p w:rsidR="00925C48" w:rsidRPr="007663F3" w:rsidRDefault="00925C48" w:rsidP="007663F3">
      <w:pPr>
        <w:ind w:left="284" w:hanging="284"/>
        <w:jc w:val="both"/>
        <w:rPr>
          <w:rFonts w:cs="Tahoma"/>
          <w:color w:val="000000"/>
        </w:rPr>
      </w:pPr>
      <w:r w:rsidRPr="007663F3">
        <w:rPr>
          <w:rFonts w:cs="Tahoma"/>
          <w:color w:val="000000"/>
        </w:rPr>
        <w:t xml:space="preserve">3. Faktura w części dotyczącej Zamawiającego powinna być wystawiona przez Wykonawcę </w:t>
      </w:r>
      <w:r w:rsidRPr="007663F3">
        <w:rPr>
          <w:rFonts w:cs="Tahoma"/>
          <w:color w:val="000000"/>
        </w:rPr>
        <w:br/>
        <w:t>w następujący sposób:</w:t>
      </w:r>
    </w:p>
    <w:p w:rsidR="00925C48" w:rsidRPr="007663F3" w:rsidRDefault="00925C48" w:rsidP="007663F3">
      <w:pPr>
        <w:ind w:left="284" w:hanging="284"/>
        <w:jc w:val="both"/>
        <w:rPr>
          <w:rFonts w:cs="Tahoma"/>
          <w:snapToGrid w:val="0"/>
          <w:color w:val="000000"/>
          <w:u w:val="single"/>
        </w:rPr>
      </w:pPr>
      <w:r w:rsidRPr="007663F3">
        <w:rPr>
          <w:rFonts w:cs="Tahoma"/>
          <w:color w:val="000000"/>
        </w:rPr>
        <w:t xml:space="preserve">    Nabywca: </w:t>
      </w:r>
      <w:r w:rsidRPr="007663F3">
        <w:rPr>
          <w:rFonts w:cs="Tahoma"/>
          <w:snapToGrid w:val="0"/>
          <w:color w:val="000000"/>
        </w:rPr>
        <w:t>Gmina Miasto Mrągowo,</w:t>
      </w:r>
      <w:r w:rsidRPr="007663F3">
        <w:rPr>
          <w:rFonts w:cs="Tahoma"/>
          <w:b/>
          <w:snapToGrid w:val="0"/>
          <w:color w:val="000000"/>
        </w:rPr>
        <w:t xml:space="preserve"> </w:t>
      </w:r>
      <w:r w:rsidRPr="007663F3">
        <w:rPr>
          <w:rFonts w:cs="Tahoma"/>
          <w:snapToGrid w:val="0"/>
          <w:color w:val="000000"/>
        </w:rPr>
        <w:t xml:space="preserve">11-700 Mrągowo, ul. Królewiecka 60A, </w:t>
      </w:r>
      <w:r w:rsidRPr="007663F3">
        <w:rPr>
          <w:rFonts w:cs="Tahoma"/>
          <w:snapToGrid w:val="0"/>
          <w:color w:val="000000"/>
          <w:u w:val="single"/>
        </w:rPr>
        <w:t>NIP 742 20 76 940</w:t>
      </w:r>
    </w:p>
    <w:p w:rsidR="00925C48" w:rsidRPr="007663F3" w:rsidRDefault="00925C48" w:rsidP="007663F3">
      <w:pPr>
        <w:ind w:left="360" w:firstLine="0"/>
        <w:jc w:val="both"/>
        <w:rPr>
          <w:rFonts w:cs="Tahoma"/>
          <w:color w:val="000000"/>
        </w:rPr>
      </w:pPr>
      <w:r w:rsidRPr="007663F3">
        <w:rPr>
          <w:rFonts w:cs="Tahoma"/>
          <w:snapToGrid w:val="0"/>
          <w:color w:val="000000"/>
        </w:rPr>
        <w:t>Odbiorca: Urząd Miejski w Mrągowie, ul. Królewiecka 60A, 11-700 Mrągowo</w:t>
      </w:r>
    </w:p>
    <w:p w:rsidR="00925C48" w:rsidRPr="00096AA1" w:rsidRDefault="00925C48" w:rsidP="00096AA1">
      <w:pPr>
        <w:ind w:left="363" w:hanging="363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4</w:t>
      </w:r>
      <w:r w:rsidRPr="00096AA1">
        <w:rPr>
          <w:rFonts w:cs="Arial"/>
          <w:lang w:eastAsia="pl-PL"/>
        </w:rPr>
        <w:t>. Łączna wartość zobowiązania wynikająca z podpisanej umowy nie może przekroczyć kwoty ………. zł.</w:t>
      </w:r>
    </w:p>
    <w:p w:rsidR="00925C48" w:rsidRDefault="00925C48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§4</w:t>
      </w:r>
    </w:p>
    <w:p w:rsidR="00925C48" w:rsidRPr="00096AA1" w:rsidRDefault="00925C48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Wykonawca zobowiązuje się do rzetelnego wykonania prac porządkowych, określonych w §1 umowy stosownie do pory roku i warunków atmosferycznych bez dodatkowych dyspozycji ze strony Zamawiającego (w razie potrzeby również poza normalnym czasem pracy).</w:t>
      </w:r>
    </w:p>
    <w:p w:rsidR="00925C48" w:rsidRPr="00096AA1" w:rsidRDefault="00925C48" w:rsidP="00D31459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Prace polegające na zamiataniu muszą być ukończone do godz. 7.00, a zmiotki zebrane z terenów sprzątania najpóźniej do godz. 10.00,</w:t>
      </w:r>
    </w:p>
    <w:p w:rsidR="00925C48" w:rsidRPr="00096AA1" w:rsidRDefault="00925C48" w:rsidP="00D31459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Kosze uliczne będą opróżniane na bieżąco bez dopuszczania do ich przepełnienia,</w:t>
      </w:r>
    </w:p>
    <w:p w:rsidR="00925C48" w:rsidRPr="00096AA1" w:rsidRDefault="00925C48" w:rsidP="00D31459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Zimowe utrzymanie chodników polegające na odśnieżaniu i posypywaniu piaskiem musi być ukończone do godziny 7.00 lub najpóźniej w ciągu 1 godziny od chwili ustania intensywnych opadów śniegu. W pozostałych przypadkach usuwanie skutków zimy musi odbywać się na bieżąco. Śnieg powinien być pryzmowany na krawędzi chodnika,</w:t>
      </w:r>
    </w:p>
    <w:p w:rsidR="00925C48" w:rsidRPr="00096AA1" w:rsidRDefault="00925C48" w:rsidP="00D31459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Wywóz nagromadzonego (nadmiaru) śniegu i lodu z chodników powinien odbywać się na bieżąco, aby nie dopuścić do utrudnień w ruchu pieszym.</w:t>
      </w:r>
    </w:p>
    <w:p w:rsidR="00925C48" w:rsidRPr="00096AA1" w:rsidRDefault="00925C48" w:rsidP="00096AA1">
      <w:pPr>
        <w:pStyle w:val="ListParagraph"/>
        <w:numPr>
          <w:ilvl w:val="0"/>
          <w:numId w:val="6"/>
        </w:numPr>
        <w:jc w:val="both"/>
        <w:rPr>
          <w:rFonts w:cs="Arial"/>
          <w:sz w:val="20"/>
          <w:szCs w:val="20"/>
          <w:lang w:eastAsia="pl-PL"/>
        </w:rPr>
      </w:pPr>
      <w:r w:rsidRPr="00096AA1">
        <w:rPr>
          <w:rFonts w:cs="Arial"/>
          <w:lang w:eastAsia="pl-PL"/>
        </w:rPr>
        <w:t>Wykonawca ponosi odpowiedzialność za szkody wynikłe u osób trzecich w skutek niewłaściwego wywiązywania się z przyjętych niniejszą umową obowiązków określonych w §1 i w §4 i zobowiązuje się do pokrycia powstałej szkody w pełnej wysokości</w:t>
      </w:r>
      <w:r w:rsidRPr="00096AA1">
        <w:rPr>
          <w:rFonts w:cs="Arial"/>
          <w:sz w:val="20"/>
          <w:szCs w:val="20"/>
          <w:lang w:eastAsia="pl-PL"/>
        </w:rPr>
        <w:t>.</w:t>
      </w:r>
    </w:p>
    <w:p w:rsidR="00925C48" w:rsidRPr="00096AA1" w:rsidRDefault="00925C48" w:rsidP="00096AA1">
      <w:pPr>
        <w:ind w:firstLine="0"/>
        <w:jc w:val="center"/>
        <w:rPr>
          <w:rFonts w:cs="Arial"/>
          <w:lang w:eastAsia="pl-PL"/>
        </w:rPr>
      </w:pPr>
    </w:p>
    <w:p w:rsidR="00925C48" w:rsidRPr="00096AA1" w:rsidRDefault="00925C48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§5</w:t>
      </w:r>
    </w:p>
    <w:p w:rsidR="00925C48" w:rsidRDefault="00925C48" w:rsidP="00096AA1">
      <w:pPr>
        <w:pStyle w:val="ListParagraph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Zamawiający będzie przeprowadzał kontrolę jakości wywiązywania się z przedmiotu umowy przy udziale Straży Miejskiej.</w:t>
      </w:r>
    </w:p>
    <w:p w:rsidR="00925C48" w:rsidRDefault="00925C48" w:rsidP="007663F3">
      <w:pPr>
        <w:pStyle w:val="ListParagraph"/>
        <w:jc w:val="both"/>
        <w:rPr>
          <w:rFonts w:cs="Arial"/>
          <w:lang w:eastAsia="pl-PL"/>
        </w:rPr>
      </w:pPr>
    </w:p>
    <w:p w:rsidR="00925C48" w:rsidRDefault="00925C48" w:rsidP="007663F3">
      <w:pPr>
        <w:ind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*</w:t>
      </w:r>
      <w:r w:rsidRPr="006902C8">
        <w:rPr>
          <w:rFonts w:ascii="Times New Roman" w:hAnsi="Times New Roman"/>
          <w:sz w:val="16"/>
        </w:rPr>
        <w:t xml:space="preserve"> </w:t>
      </w:r>
      <w:r w:rsidRPr="002B47C6">
        <w:rPr>
          <w:rFonts w:ascii="Times New Roman" w:hAnsi="Times New Roman"/>
          <w:sz w:val="16"/>
        </w:rPr>
        <w:t>wartość zostanie wstawiona zgodnie z deklaracją z oferty</w:t>
      </w:r>
    </w:p>
    <w:p w:rsidR="00925C48" w:rsidRPr="00096AA1" w:rsidRDefault="00925C48" w:rsidP="007663F3">
      <w:pPr>
        <w:pStyle w:val="ListParagraph"/>
        <w:jc w:val="both"/>
        <w:rPr>
          <w:rFonts w:cs="Arial"/>
          <w:lang w:eastAsia="pl-PL"/>
        </w:rPr>
      </w:pPr>
    </w:p>
    <w:p w:rsidR="00925C48" w:rsidRDefault="00925C48" w:rsidP="00D31459">
      <w:pPr>
        <w:pStyle w:val="ListParagraph"/>
        <w:numPr>
          <w:ilvl w:val="0"/>
          <w:numId w:val="7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 przypadku stwierdzenia nienależytego wykonania obowiązków wynikających z niniejszej umowy lub ich złej jakości Zamawiającemu służy prawo naliczania kary umownej w wysokości 30% miesięcznego wynagrodzenia brutto lub potrącenia 1/30 miesięcznego wynagrodzenia za każdy dzień złej jakości wykonywania obowiązków, z tym, że należny podatek VAT w 100% zapłaci Wykonawca.</w:t>
      </w:r>
    </w:p>
    <w:p w:rsidR="00925C48" w:rsidRPr="007663F3" w:rsidRDefault="00925C48" w:rsidP="00A36E38">
      <w:pPr>
        <w:pStyle w:val="ListParagraph"/>
        <w:numPr>
          <w:ilvl w:val="0"/>
          <w:numId w:val="7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7663F3">
        <w:t>każdorazowo za niezatrudnienie przez Wykonawcę osoby wykonującej na umowę o pracę co najmniej z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w których nie dopełniono przedmiotowego wymogu.</w:t>
      </w:r>
    </w:p>
    <w:p w:rsidR="00925C48" w:rsidRPr="007663F3" w:rsidRDefault="00925C48" w:rsidP="00A36E38">
      <w:pPr>
        <w:pStyle w:val="ListParagraph"/>
        <w:numPr>
          <w:ilvl w:val="0"/>
          <w:numId w:val="7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7663F3">
        <w:t>każdorazowo za nie zapewnienie przez Wykonawcę obowiązku zatrudnienia przez podwykonawcę osoby wykonującej na umowę o pracę co najmniej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oraz liczby miesięcy w okresie realizacji Umowy, w których nie dopełniono przedmiotowego wymogu</w:t>
      </w:r>
    </w:p>
    <w:p w:rsidR="00925C48" w:rsidRPr="00096AA1" w:rsidRDefault="00925C48" w:rsidP="00096AA1">
      <w:pPr>
        <w:pStyle w:val="ListParagraph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Podstawą naliczania i potrącania z wynagrodzenia kary będzie protokół sporządzony przez upoważnionego przedstawiciela Zamawiającego przy udziale Wykonawcy i Straży Miejskiej, w którym zostaną wykazane: prace złej jakości z podaniem ich lokalizacji, prace wykonane z opóźnieniem oraz inne uchybienia nienależytego wykonania obowiązków wynikających z niniejszej umowy.</w:t>
      </w:r>
    </w:p>
    <w:p w:rsidR="00925C48" w:rsidRPr="00096AA1" w:rsidRDefault="00925C48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§6</w:t>
      </w:r>
    </w:p>
    <w:p w:rsidR="00925C48" w:rsidRPr="00096AA1" w:rsidRDefault="00925C48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mogą dochodzić na zasadach ogólnych odszkodowania przewyższającego wysokość kar umownych.</w:t>
      </w:r>
    </w:p>
    <w:p w:rsidR="00925C48" w:rsidRPr="00096AA1" w:rsidRDefault="00925C48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§7</w:t>
      </w:r>
    </w:p>
    <w:p w:rsidR="00925C48" w:rsidRPr="00096AA1" w:rsidRDefault="00925C48" w:rsidP="00096AA1">
      <w:pPr>
        <w:pStyle w:val="ListParagraph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Wykonawca wnosi zabezpieczenie należytego wykonania umowy w wys. 2 % kwoty określonej w §3 ust. 3 tj. ............................. zł. (słownie: ...................................................) w formie: </w:t>
      </w:r>
      <w:r>
        <w:rPr>
          <w:rFonts w:cs="Arial"/>
          <w:lang w:eastAsia="pl-PL"/>
        </w:rPr>
        <w:t>……….</w:t>
      </w:r>
    </w:p>
    <w:p w:rsidR="00925C48" w:rsidRPr="00096AA1" w:rsidRDefault="00925C48" w:rsidP="00D31459">
      <w:pPr>
        <w:pStyle w:val="ListParagraph"/>
        <w:numPr>
          <w:ilvl w:val="0"/>
          <w:numId w:val="8"/>
        </w:numPr>
        <w:spacing w:before="100" w:beforeAutospacing="1" w:after="100" w:afterAutospacing="1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Zabezpieczenie należytego wykonania umowy w wysokości .................. zł, tj. 100% wartości zabezpieczenia, zostanie zwrócone w ciągu 30 dni od daty zakończenia realizacji umowy.</w:t>
      </w:r>
    </w:p>
    <w:p w:rsidR="00925C48" w:rsidRPr="00096AA1" w:rsidRDefault="00925C48" w:rsidP="00096AA1">
      <w:pPr>
        <w:pStyle w:val="ListParagraph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Zwrot zabezpieczenia następuje z oprocentowaniem naliczonym przez PKO Bank Polski Oddział w Mrągowie od sum depozytowych zdeponowanych na rachunku „inne rachunki bankowe” (dotyczy tylko zabezpieczenia wniesionego w pieniądzu).</w:t>
      </w:r>
    </w:p>
    <w:p w:rsidR="00925C48" w:rsidRPr="00096AA1" w:rsidRDefault="00925C48" w:rsidP="00096AA1">
      <w:pPr>
        <w:ind w:firstLine="0"/>
        <w:jc w:val="center"/>
        <w:rPr>
          <w:rFonts w:cs="Arial"/>
          <w:lang w:eastAsia="pl-PL"/>
        </w:rPr>
      </w:pPr>
    </w:p>
    <w:p w:rsidR="00925C48" w:rsidRPr="00096AA1" w:rsidRDefault="00925C48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§8</w:t>
      </w:r>
    </w:p>
    <w:p w:rsidR="00925C48" w:rsidRPr="00096AA1" w:rsidRDefault="00925C48" w:rsidP="00096AA1">
      <w:pPr>
        <w:pStyle w:val="ListParagraph"/>
        <w:numPr>
          <w:ilvl w:val="0"/>
          <w:numId w:val="9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zgodnie postanawiają, iż wszelkie ewentualne spory będą rozstrzygane polubownie, zaś w przypadku braku zgodności, właściwym do rozstrzygnięcia sporów będzie sąd rzeczowy właściwy dla siedziby Zamawiającego.</w:t>
      </w:r>
    </w:p>
    <w:p w:rsidR="00925C48" w:rsidRPr="00096AA1" w:rsidRDefault="00925C48" w:rsidP="00096AA1">
      <w:pPr>
        <w:pStyle w:val="ListParagraph"/>
        <w:numPr>
          <w:ilvl w:val="0"/>
          <w:numId w:val="9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 sprawach nie uregulowanych w niniejszej umowie zastosowanie mają przepisy Kodeksu Cywilnego i ustalenia ze Specyfikacji Istotnych Warunków Zamówienia Nr </w:t>
      </w:r>
      <w:r>
        <w:rPr>
          <w:rFonts w:cs="Arial"/>
          <w:lang w:eastAsia="pl-PL"/>
        </w:rPr>
        <w:t>OPZ.271.21.2016</w:t>
      </w:r>
      <w:r w:rsidRPr="00096AA1">
        <w:rPr>
          <w:rFonts w:cs="Arial"/>
          <w:lang w:eastAsia="pl-PL"/>
        </w:rPr>
        <w:t xml:space="preserve"> z dnia </w:t>
      </w:r>
      <w:r>
        <w:rPr>
          <w:rFonts w:cs="Arial"/>
          <w:lang w:eastAsia="pl-PL"/>
        </w:rPr>
        <w:t>08.11.2016</w:t>
      </w:r>
      <w:r w:rsidRPr="00096AA1">
        <w:rPr>
          <w:rFonts w:cs="Arial"/>
          <w:lang w:eastAsia="pl-PL"/>
        </w:rPr>
        <w:t xml:space="preserve"> r.</w:t>
      </w:r>
    </w:p>
    <w:p w:rsidR="00925C48" w:rsidRPr="00096AA1" w:rsidRDefault="00925C48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§9</w:t>
      </w:r>
    </w:p>
    <w:p w:rsidR="00925C48" w:rsidRPr="00096AA1" w:rsidRDefault="00925C48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Zmiana postanowień zawartych w umowie może nastąpić za zgodą obu stron wyrażoną na piśmie pod rygorem nieważności, przy zachowaniu przepisów art. 144 Ustawy Prawo zamówień publicznych (Dz. U. Nr 164 poz. 1163 z 14 września 2006 r. z późn. zm).</w:t>
      </w:r>
    </w:p>
    <w:p w:rsidR="00925C48" w:rsidRDefault="00925C48" w:rsidP="00096AA1">
      <w:pPr>
        <w:ind w:firstLine="0"/>
        <w:jc w:val="center"/>
        <w:rPr>
          <w:rFonts w:cs="Arial"/>
          <w:lang w:eastAsia="pl-PL"/>
        </w:rPr>
      </w:pPr>
    </w:p>
    <w:p w:rsidR="00925C48" w:rsidRDefault="00925C48" w:rsidP="00096AA1">
      <w:pPr>
        <w:ind w:firstLine="0"/>
        <w:jc w:val="center"/>
        <w:rPr>
          <w:rFonts w:cs="Arial"/>
          <w:lang w:eastAsia="pl-PL"/>
        </w:rPr>
      </w:pPr>
    </w:p>
    <w:p w:rsidR="00925C48" w:rsidRDefault="00925C48" w:rsidP="00096AA1">
      <w:pPr>
        <w:ind w:firstLine="0"/>
        <w:jc w:val="center"/>
        <w:rPr>
          <w:rFonts w:cs="Arial"/>
          <w:lang w:eastAsia="pl-PL"/>
        </w:rPr>
      </w:pPr>
    </w:p>
    <w:p w:rsidR="00925C48" w:rsidRDefault="00925C48" w:rsidP="00096AA1">
      <w:pPr>
        <w:ind w:firstLine="0"/>
        <w:jc w:val="center"/>
        <w:rPr>
          <w:rFonts w:cs="Arial"/>
          <w:lang w:eastAsia="pl-PL"/>
        </w:rPr>
      </w:pPr>
    </w:p>
    <w:p w:rsidR="00925C48" w:rsidRPr="00096AA1" w:rsidRDefault="00925C48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§10</w:t>
      </w:r>
    </w:p>
    <w:p w:rsidR="00925C48" w:rsidRPr="00096AA1" w:rsidRDefault="00925C48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Wykonawca zobowiązuje się ubezpieczyć w zakresie odpowiedzialności cywilnej z tytułu prowadzenia całorocznego sprzątania jezdni, chodników i pasa zieleni przydrożnej ulic i placów wymienionych w zał. Nr 1 do umowy.</w:t>
      </w:r>
    </w:p>
    <w:p w:rsidR="00925C48" w:rsidRPr="00096AA1" w:rsidRDefault="00925C48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§11</w:t>
      </w:r>
    </w:p>
    <w:p w:rsidR="00925C48" w:rsidRPr="00096AA1" w:rsidRDefault="00925C48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Umowa niniejsza może być rozwiązana przez każdą ze stron po uprzednim 3 miesięcznym okresie wypowiedzenia.</w:t>
      </w:r>
    </w:p>
    <w:p w:rsidR="00925C48" w:rsidRPr="00096AA1" w:rsidRDefault="00925C48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§12</w:t>
      </w:r>
    </w:p>
    <w:p w:rsidR="00925C48" w:rsidRPr="00096AA1" w:rsidRDefault="00925C48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Niniejsza umowa stanowi całość z załącznikami nr 1 i 2 – Wykaz ilości robót (jednostek) i ich lokalizacja.</w:t>
      </w:r>
    </w:p>
    <w:p w:rsidR="00925C48" w:rsidRDefault="00925C48" w:rsidP="00096AA1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§13</w:t>
      </w:r>
    </w:p>
    <w:p w:rsidR="00925C48" w:rsidRPr="00096AA1" w:rsidRDefault="00925C48" w:rsidP="00096AA1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Umowę sporządzono w czterech jednobrzmiących egzemplarzach, po dwa dla każdej ze stron.</w:t>
      </w:r>
    </w:p>
    <w:p w:rsidR="00925C48" w:rsidRPr="00096AA1" w:rsidRDefault="00925C48" w:rsidP="006902C8">
      <w:pPr>
        <w:spacing w:before="100" w:beforeAutospacing="1" w:after="100" w:afterAutospacing="1"/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>Zamawiający                                                      Wykonawca</w:t>
      </w:r>
    </w:p>
    <w:sectPr w:rsidR="00925C48" w:rsidRPr="00096AA1" w:rsidSect="00A35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1C274DA9"/>
    <w:multiLevelType w:val="multilevel"/>
    <w:tmpl w:val="36B04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D2B42AE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1E2238DA"/>
    <w:multiLevelType w:val="hybridMultilevel"/>
    <w:tmpl w:val="7884F7CE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>
    <w:nsid w:val="23D96A75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>
    <w:nsid w:val="33742593"/>
    <w:multiLevelType w:val="multilevel"/>
    <w:tmpl w:val="75DC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18A14BB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>
    <w:nsid w:val="490A38D2"/>
    <w:multiLevelType w:val="multilevel"/>
    <w:tmpl w:val="35E64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FAE7D25"/>
    <w:multiLevelType w:val="multilevel"/>
    <w:tmpl w:val="877AE2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>
    <w:nsid w:val="70A839F5"/>
    <w:multiLevelType w:val="multilevel"/>
    <w:tmpl w:val="0415001D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cs="Times New Roman"/>
      </w:rPr>
    </w:lvl>
  </w:abstractNum>
  <w:abstractNum w:abstractNumId="10">
    <w:nsid w:val="7CE414FD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2"/>
  </w:num>
  <w:num w:numId="7">
    <w:abstractNumId w:val="0"/>
  </w:num>
  <w:num w:numId="8">
    <w:abstractNumId w:val="4"/>
  </w:num>
  <w:num w:numId="9">
    <w:abstractNumId w:val="10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1AE"/>
    <w:rsid w:val="00096AA1"/>
    <w:rsid w:val="000B2475"/>
    <w:rsid w:val="00191A4F"/>
    <w:rsid w:val="0022080B"/>
    <w:rsid w:val="00280B63"/>
    <w:rsid w:val="002B47C6"/>
    <w:rsid w:val="002D1038"/>
    <w:rsid w:val="003437A2"/>
    <w:rsid w:val="00377A69"/>
    <w:rsid w:val="00432429"/>
    <w:rsid w:val="004F050D"/>
    <w:rsid w:val="004F21AE"/>
    <w:rsid w:val="004F6757"/>
    <w:rsid w:val="00546F2B"/>
    <w:rsid w:val="005E22BB"/>
    <w:rsid w:val="005E492C"/>
    <w:rsid w:val="006902C8"/>
    <w:rsid w:val="006A75BD"/>
    <w:rsid w:val="006C5368"/>
    <w:rsid w:val="007663F3"/>
    <w:rsid w:val="00925C48"/>
    <w:rsid w:val="00982577"/>
    <w:rsid w:val="009F68A2"/>
    <w:rsid w:val="00A35664"/>
    <w:rsid w:val="00A36E38"/>
    <w:rsid w:val="00AA6280"/>
    <w:rsid w:val="00AB54B2"/>
    <w:rsid w:val="00C05E73"/>
    <w:rsid w:val="00C74E7A"/>
    <w:rsid w:val="00D31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459"/>
    <w:pPr>
      <w:ind w:firstLine="1134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14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74E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4E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114</TotalTime>
  <Pages>5</Pages>
  <Words>1852</Words>
  <Characters>11115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Grądzki</dc:creator>
  <cp:keywords/>
  <dc:description/>
  <cp:lastModifiedBy>user</cp:lastModifiedBy>
  <cp:revision>10</cp:revision>
  <cp:lastPrinted>2016-11-09T08:08:00Z</cp:lastPrinted>
  <dcterms:created xsi:type="dcterms:W3CDTF">2016-10-28T11:52:00Z</dcterms:created>
  <dcterms:modified xsi:type="dcterms:W3CDTF">2016-12-02T08:00:00Z</dcterms:modified>
</cp:coreProperties>
</file>